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(UO offl  § 13.1  jf .fvl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jf.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Kontraktsnummer</w:t>
            </w:r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1267FC2F" w:rsidR="00085382" w:rsidRPr="00097491" w:rsidRDefault="00C748AE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Tjenestedesigner</w:t>
            </w:r>
            <w:r w:rsidR="00F238FB" w:rsidRPr="00F238FB">
              <w:rPr>
                <w:rFonts w:ascii="Myriad Pro" w:hAnsi="Myriad Pro"/>
                <w:b/>
                <w:sz w:val="18"/>
              </w:rPr>
              <w:t xml:space="preserve"> til DRIV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73EC447F" w14:textId="313706F0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Thor-André Svendsen</w:t>
            </w:r>
          </w:p>
          <w:p w14:paraId="4A0CB96B" w14:textId="3BEA0EEE" w:rsidR="003D1D4C" w:rsidRPr="003152F2" w:rsidRDefault="00591B77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Avdelingssjef</w:t>
            </w: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F4C5A"/>
    <w:rsid w:val="006139BD"/>
    <w:rsid w:val="006177F2"/>
    <w:rsid w:val="00657B4F"/>
    <w:rsid w:val="00671118"/>
    <w:rsid w:val="00673964"/>
    <w:rsid w:val="00693064"/>
    <w:rsid w:val="006B44F5"/>
    <w:rsid w:val="00702F51"/>
    <w:rsid w:val="00705E29"/>
    <w:rsid w:val="0075636E"/>
    <w:rsid w:val="0079148A"/>
    <w:rsid w:val="007949B0"/>
    <w:rsid w:val="007A2106"/>
    <w:rsid w:val="007B04E0"/>
    <w:rsid w:val="007B7F39"/>
    <w:rsid w:val="007C5994"/>
    <w:rsid w:val="007E7A4B"/>
    <w:rsid w:val="008762DF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6186"/>
    <w:rsid w:val="00BC0B3C"/>
    <w:rsid w:val="00BC4401"/>
    <w:rsid w:val="00BC4828"/>
    <w:rsid w:val="00BF21E6"/>
    <w:rsid w:val="00BF7079"/>
    <w:rsid w:val="00C04D07"/>
    <w:rsid w:val="00C1615F"/>
    <w:rsid w:val="00C16E63"/>
    <w:rsid w:val="00C4023B"/>
    <w:rsid w:val="00C408F7"/>
    <w:rsid w:val="00C731E0"/>
    <w:rsid w:val="00C739DC"/>
    <w:rsid w:val="00C748AE"/>
    <w:rsid w:val="00C86423"/>
    <w:rsid w:val="00C87592"/>
    <w:rsid w:val="00CD1B74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77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Bale, Hedda Fürst</cp:lastModifiedBy>
  <cp:revision>99</cp:revision>
  <cp:lastPrinted>2014-03-25T08:31:00Z</cp:lastPrinted>
  <dcterms:created xsi:type="dcterms:W3CDTF">2018-08-07T12:05:00Z</dcterms:created>
  <dcterms:modified xsi:type="dcterms:W3CDTF">2026-05-15T11:09:00Z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